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B2" w:rsidRPr="002A32D8" w:rsidRDefault="003840B2" w:rsidP="002A32D8"/>
    <w:tbl>
      <w:tblPr>
        <w:tblpPr w:leftFromText="180" w:rightFromText="18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935"/>
        <w:gridCol w:w="1596"/>
        <w:gridCol w:w="1367"/>
        <w:gridCol w:w="2387"/>
        <w:gridCol w:w="4060"/>
      </w:tblGrid>
      <w:tr w:rsidR="003840B2" w:rsidRPr="004A0EC6">
        <w:tc>
          <w:tcPr>
            <w:tcW w:w="1367" w:type="dxa"/>
            <w:vMerge w:val="restart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367" w:type="dxa"/>
            <w:vMerge w:val="restart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935" w:type="dxa"/>
            <w:vMerge w:val="restart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 сумма декларированного годового дохода за 2013 год (рублей)</w:t>
            </w:r>
          </w:p>
        </w:tc>
        <w:tc>
          <w:tcPr>
            <w:tcW w:w="9410" w:type="dxa"/>
            <w:gridSpan w:val="4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3840B2" w:rsidRPr="004A0EC6">
        <w:tc>
          <w:tcPr>
            <w:tcW w:w="1367" w:type="dxa"/>
            <w:vMerge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vMerge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vMerge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Площадь (кв.м.)</w:t>
            </w:r>
          </w:p>
        </w:tc>
        <w:tc>
          <w:tcPr>
            <w:tcW w:w="238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4060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</w:tr>
      <w:tr w:rsidR="003840B2" w:rsidRPr="004A0EC6"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Шевелева Надежда Витальевна</w:t>
            </w:r>
          </w:p>
        </w:tc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935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512137,54</w:t>
            </w:r>
          </w:p>
        </w:tc>
        <w:tc>
          <w:tcPr>
            <w:tcW w:w="1596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Часть жилого дома, общая совместная собственность с Шевелевым Сергеем Аркадьевичем (супругом)</w:t>
            </w:r>
          </w:p>
        </w:tc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238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4060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40B2" w:rsidRPr="004A0EC6"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Шевелев Сергей Аркадьевич</w:t>
            </w:r>
          </w:p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(супруг)</w:t>
            </w:r>
          </w:p>
        </w:tc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98602,19</w:t>
            </w:r>
          </w:p>
        </w:tc>
        <w:tc>
          <w:tcPr>
            <w:tcW w:w="1596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Деу- Нексия , выпуск 2008г</w:t>
            </w:r>
          </w:p>
        </w:tc>
      </w:tr>
      <w:tr w:rsidR="003840B2" w:rsidRPr="004A0EC6"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Шевелева Софья Сергеевна</w:t>
            </w:r>
          </w:p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(дочь)</w:t>
            </w:r>
          </w:p>
        </w:tc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E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7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</w:tcPr>
          <w:p w:rsidR="003840B2" w:rsidRPr="004A0EC6" w:rsidRDefault="003840B2" w:rsidP="004A0E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3840B2" w:rsidRDefault="003840B2" w:rsidP="002A0E35">
      <w:pPr>
        <w:jc w:val="both"/>
        <w:rPr>
          <w:sz w:val="28"/>
          <w:szCs w:val="28"/>
        </w:rPr>
      </w:pPr>
      <w:r>
        <w:t>Сведения о доходах, об имуществе и обязательствах имущественного характера лиц, замещающих должности  руководителей муниципальных  образовательных учреждений Талицкого городского округа, и членов их семей за период с 1 января 2013 года по 31 декабря 2013 года</w:t>
      </w:r>
      <w:r>
        <w:rPr>
          <w:sz w:val="28"/>
          <w:szCs w:val="28"/>
        </w:rPr>
        <w:t xml:space="preserve">  </w:t>
      </w:r>
    </w:p>
    <w:p w:rsidR="003840B2" w:rsidRDefault="003840B2" w:rsidP="001959AE"/>
    <w:sectPr w:rsidR="003840B2" w:rsidSect="002A32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3F0"/>
    <w:rsid w:val="0000125A"/>
    <w:rsid w:val="001959AE"/>
    <w:rsid w:val="002A0E35"/>
    <w:rsid w:val="002A32D8"/>
    <w:rsid w:val="003840B2"/>
    <w:rsid w:val="004A0EC6"/>
    <w:rsid w:val="004D33F0"/>
    <w:rsid w:val="00523FBE"/>
    <w:rsid w:val="00613112"/>
    <w:rsid w:val="006E07A7"/>
    <w:rsid w:val="00981C8E"/>
    <w:rsid w:val="00B44972"/>
    <w:rsid w:val="00FF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25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2D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8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125</Words>
  <Characters>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Computer</cp:lastModifiedBy>
  <cp:revision>5</cp:revision>
  <dcterms:created xsi:type="dcterms:W3CDTF">2014-05-12T13:27:00Z</dcterms:created>
  <dcterms:modified xsi:type="dcterms:W3CDTF">2014-05-22T03:52:00Z</dcterms:modified>
</cp:coreProperties>
</file>